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06783" w14:textId="77777777" w:rsidR="003B0479" w:rsidRDefault="003B0479" w:rsidP="003B04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LATTON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08FE502" w14:textId="77777777" w:rsidR="003B0479" w:rsidRDefault="003B0479" w:rsidP="003B04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513E17" w14:textId="77777777" w:rsidR="003B0479" w:rsidRDefault="003B0479" w:rsidP="003B04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C7D351" w14:textId="77777777" w:rsidR="003B0479" w:rsidRDefault="003B0479" w:rsidP="003B047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Dec.1406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Grandpont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B02C366" w14:textId="77777777" w:rsidR="003B0479" w:rsidRDefault="003B0479" w:rsidP="003B047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Berkshire, into lands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40EF0AD" w14:textId="77777777" w:rsidR="003B0479" w:rsidRDefault="003B0479" w:rsidP="003B04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19-36)</w:t>
      </w:r>
    </w:p>
    <w:p w14:paraId="5C3407C5" w14:textId="77777777" w:rsidR="003B0479" w:rsidRDefault="003B0479" w:rsidP="003B04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1AF21F" w14:textId="77777777" w:rsidR="003B0479" w:rsidRDefault="003B0479" w:rsidP="003B04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C77C22" w14:textId="77777777" w:rsidR="003B0479" w:rsidRPr="00D02966" w:rsidRDefault="003B0479" w:rsidP="003B04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58DF1A0A" w14:textId="3EF1FB45" w:rsidR="00BA00AB" w:rsidRPr="003B047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B04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5E1D3" w14:textId="77777777" w:rsidR="003B0479" w:rsidRDefault="003B0479" w:rsidP="009139A6">
      <w:r>
        <w:separator/>
      </w:r>
    </w:p>
  </w:endnote>
  <w:endnote w:type="continuationSeparator" w:id="0">
    <w:p w14:paraId="3C688796" w14:textId="77777777" w:rsidR="003B0479" w:rsidRDefault="003B04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539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317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FC7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6D43E" w14:textId="77777777" w:rsidR="003B0479" w:rsidRDefault="003B0479" w:rsidP="009139A6">
      <w:r>
        <w:separator/>
      </w:r>
    </w:p>
  </w:footnote>
  <w:footnote w:type="continuationSeparator" w:id="0">
    <w:p w14:paraId="27480917" w14:textId="77777777" w:rsidR="003B0479" w:rsidRDefault="003B04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D59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C54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D62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79"/>
    <w:rsid w:val="000666E0"/>
    <w:rsid w:val="002510B7"/>
    <w:rsid w:val="003B0479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2FF76"/>
  <w15:chartTrackingRefBased/>
  <w15:docId w15:val="{499C65F0-708D-43BD-9DEE-C8A6C676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2021-03-17T16:48:00Z</dcterms:created>
  <dcterms:modified xsi:type="dcterms:W3CDTF">2021-03-17T16:49:00Z</dcterms:modified>
</cp:coreProperties>
</file>